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02DF" w14:textId="250316C1" w:rsidR="00085CCB" w:rsidRPr="00AC42B0" w:rsidRDefault="00085CCB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Izjava člana </w:t>
      </w:r>
      <w:r>
        <w:rPr>
          <w:b/>
          <w:sz w:val="26"/>
          <w:szCs w:val="26"/>
        </w:rPr>
        <w:t>projektne skupine in pooblastilo</w:t>
      </w:r>
      <w:r w:rsidRPr="00AC42B0">
        <w:rPr>
          <w:b/>
          <w:sz w:val="26"/>
          <w:szCs w:val="26"/>
          <w:vertAlign w:val="superscript"/>
        </w:rPr>
        <w:footnoteReference w:id="1"/>
      </w:r>
    </w:p>
    <w:p w14:paraId="1036560A" w14:textId="77777777" w:rsidR="000D7ED3" w:rsidRDefault="000D7ED3" w:rsidP="00085CCB"/>
    <w:p w14:paraId="28220C7D" w14:textId="2715F3CA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2DE1821A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>izpolnjujem vse pogoje za sodelovanje, kot izhajajo iz razpisne dokumentacije za predmetno naročilo (točka 9.1.</w:t>
      </w:r>
      <w:r w:rsidR="008758DE">
        <w:t>2</w:t>
      </w:r>
      <w:r w:rsidRPr="00841F50">
        <w:t xml:space="preserve"> Navodil gospodarskim subjektom</w:t>
      </w:r>
      <w:r w:rsidR="00380FCD">
        <w:t xml:space="preserve"> za pripravo ponudbe, ki so del razpisne dokumentacije</w:t>
      </w:r>
      <w:r w:rsidRPr="00841F50">
        <w:t xml:space="preserve">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776733D4" w:rsidR="00085CCB" w:rsidRPr="00841F50" w:rsidRDefault="00085CCB" w:rsidP="00FB5A0A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964FB3">
        <w:t>8</w:t>
      </w:r>
      <w:r w:rsidRPr="00841F50">
        <w:t>/202</w:t>
      </w:r>
      <w:r w:rsidR="00392B0D">
        <w:t>5</w:t>
      </w:r>
      <w:r w:rsidRPr="00841F50">
        <w:t xml:space="preserve">, katerega predmet je </w:t>
      </w:r>
      <w:r w:rsidR="008758DE">
        <w:t>»</w:t>
      </w:r>
      <w:r w:rsidR="00FB5A0A" w:rsidRPr="00D61F0F">
        <w:rPr>
          <w:i/>
          <w:iCs/>
        </w:rPr>
        <w:t>Vrednotenje</w:t>
      </w:r>
      <w:r w:rsidR="00380FCD" w:rsidRPr="00D61F0F">
        <w:rPr>
          <w:i/>
          <w:iCs/>
        </w:rPr>
        <w:t xml:space="preserve"> </w:t>
      </w:r>
      <w:r w:rsidR="00392B0D">
        <w:rPr>
          <w:i/>
          <w:iCs/>
        </w:rPr>
        <w:t xml:space="preserve">učinkovitosti in </w:t>
      </w:r>
      <w:r w:rsidR="00380FCD" w:rsidRPr="00D61F0F">
        <w:rPr>
          <w:i/>
          <w:iCs/>
        </w:rPr>
        <w:t>uspešnosti izvajanja</w:t>
      </w:r>
      <w:r w:rsidR="00392B0D">
        <w:rPr>
          <w:i/>
          <w:iCs/>
        </w:rPr>
        <w:t xml:space="preserve"> ukrepov na specifičnem cilju 1.3: Krepitev trajnostne rasti in konkurenčnosti MSP ter ustvarjanje delovnih mest v MSP, vključno s produktivnimi naložbami</w:t>
      </w:r>
      <w:r w:rsidR="008758DE">
        <w:t>«</w:t>
      </w:r>
      <w:r w:rsidR="00A81AD0">
        <w:t>,</w:t>
      </w:r>
      <w:r w:rsidRPr="00841F50">
        <w:t xml:space="preserve"> in sicer pri vseh nalogah, kot so določene v razpisni dokumentaciji.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48F706FE" w:rsidR="00085CCB" w:rsidRPr="0037323B" w:rsidRDefault="00085CCB" w:rsidP="00A72F52">
      <w:pPr>
        <w:spacing w:line="0" w:lineRule="atLeast"/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</w:t>
      </w:r>
      <w:r w:rsidR="00380FCD">
        <w:rPr>
          <w:bCs/>
        </w:rPr>
        <w:t xml:space="preserve"> za pripravo ponudbe, ki so del razpisne dokumentacije</w:t>
      </w:r>
      <w:r w:rsidRPr="00A72F52">
        <w:rPr>
          <w:bCs/>
        </w:rPr>
        <w:t xml:space="preserve"> – podatki o izobrazbi - v postopku oddaj</w:t>
      </w:r>
      <w:r w:rsidR="00A927B5" w:rsidRPr="00A72F52">
        <w:rPr>
          <w:bCs/>
        </w:rPr>
        <w:t xml:space="preserve">e javnega naročila z oznako JN </w:t>
      </w:r>
      <w:r w:rsidR="00AC22D4">
        <w:rPr>
          <w:bCs/>
        </w:rPr>
        <w:t>8</w:t>
      </w:r>
      <w:r w:rsidRPr="00A72F52">
        <w:rPr>
          <w:bCs/>
        </w:rPr>
        <w:t>/202</w:t>
      </w:r>
      <w:r w:rsidR="00045C69">
        <w:rPr>
          <w:bCs/>
        </w:rPr>
        <w:t>5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045C69" w:rsidRPr="00D61F0F">
        <w:rPr>
          <w:i/>
          <w:iCs/>
        </w:rPr>
        <w:t xml:space="preserve">Vrednotenje </w:t>
      </w:r>
      <w:r w:rsidR="00045C69">
        <w:rPr>
          <w:i/>
          <w:iCs/>
        </w:rPr>
        <w:t xml:space="preserve">učinkovitosti in </w:t>
      </w:r>
      <w:r w:rsidR="00045C69" w:rsidRPr="00D61F0F">
        <w:rPr>
          <w:i/>
          <w:iCs/>
        </w:rPr>
        <w:t>uspešnosti izvajanja</w:t>
      </w:r>
      <w:r w:rsidR="00045C69">
        <w:rPr>
          <w:i/>
          <w:iCs/>
        </w:rPr>
        <w:t xml:space="preserve"> ukrepov na specifičnem cilju 1.3: Krepitev trajnostne rasti in konkurenčnosti MSP ter ustvarjanje delovnih mest v MSP, vključno s produktivnimi naložbami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31797B7A" w14:textId="47D4077A" w:rsidR="00CD63B2" w:rsidRPr="00CE4D37" w:rsidRDefault="00085CCB" w:rsidP="00045C69">
      <w:pPr>
        <w:spacing w:after="0" w:line="240" w:lineRule="auto"/>
        <w:ind w:left="4592"/>
        <w:rPr>
          <w:rFonts w:cs="Arial"/>
          <w:szCs w:val="20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D6D50" w14:textId="77777777" w:rsidR="00BB753E" w:rsidRDefault="00BB753E">
      <w:r>
        <w:separator/>
      </w:r>
    </w:p>
  </w:endnote>
  <w:endnote w:type="continuationSeparator" w:id="0">
    <w:p w14:paraId="468B6869" w14:textId="77777777" w:rsidR="00BB753E" w:rsidRDefault="00BB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3572" w14:textId="77777777" w:rsidR="00BB753E" w:rsidRDefault="00BB753E">
      <w:r>
        <w:separator/>
      </w:r>
    </w:p>
  </w:footnote>
  <w:footnote w:type="continuationSeparator" w:id="0">
    <w:p w14:paraId="76D62CCE" w14:textId="77777777" w:rsidR="00BB753E" w:rsidRDefault="00BB753E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7331B7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0"/>
  </w:num>
  <w:num w:numId="2" w16cid:durableId="889653149">
    <w:abstractNumId w:val="14"/>
  </w:num>
  <w:num w:numId="3" w16cid:durableId="790704691">
    <w:abstractNumId w:val="0"/>
  </w:num>
  <w:num w:numId="4" w16cid:durableId="1004474145">
    <w:abstractNumId w:val="16"/>
  </w:num>
  <w:num w:numId="5" w16cid:durableId="2010282557">
    <w:abstractNumId w:val="13"/>
  </w:num>
  <w:num w:numId="6" w16cid:durableId="1832014630">
    <w:abstractNumId w:val="28"/>
  </w:num>
  <w:num w:numId="7" w16cid:durableId="2008703013">
    <w:abstractNumId w:val="19"/>
  </w:num>
  <w:num w:numId="8" w16cid:durableId="1221092306">
    <w:abstractNumId w:val="31"/>
  </w:num>
  <w:num w:numId="9" w16cid:durableId="151456189">
    <w:abstractNumId w:val="7"/>
  </w:num>
  <w:num w:numId="10" w16cid:durableId="1124809567">
    <w:abstractNumId w:val="25"/>
  </w:num>
  <w:num w:numId="11" w16cid:durableId="1159926597">
    <w:abstractNumId w:val="2"/>
  </w:num>
  <w:num w:numId="12" w16cid:durableId="1307393365">
    <w:abstractNumId w:val="6"/>
  </w:num>
  <w:num w:numId="13" w16cid:durableId="643698391">
    <w:abstractNumId w:val="3"/>
  </w:num>
  <w:num w:numId="14" w16cid:durableId="929582184">
    <w:abstractNumId w:val="22"/>
  </w:num>
  <w:num w:numId="15" w16cid:durableId="126045018">
    <w:abstractNumId w:val="15"/>
  </w:num>
  <w:num w:numId="16" w16cid:durableId="336348805">
    <w:abstractNumId w:val="1"/>
  </w:num>
  <w:num w:numId="17" w16cid:durableId="859971703">
    <w:abstractNumId w:val="24"/>
  </w:num>
  <w:num w:numId="18" w16cid:durableId="1989311948">
    <w:abstractNumId w:val="17"/>
  </w:num>
  <w:num w:numId="19" w16cid:durableId="1193877697">
    <w:abstractNumId w:val="5"/>
  </w:num>
  <w:num w:numId="20" w16cid:durableId="1483348823">
    <w:abstractNumId w:val="4"/>
  </w:num>
  <w:num w:numId="21" w16cid:durableId="458182834">
    <w:abstractNumId w:val="27"/>
  </w:num>
  <w:num w:numId="22" w16cid:durableId="263077772">
    <w:abstractNumId w:val="18"/>
  </w:num>
  <w:num w:numId="23" w16cid:durableId="826673324">
    <w:abstractNumId w:val="20"/>
  </w:num>
  <w:num w:numId="24" w16cid:durableId="1426806785">
    <w:abstractNumId w:val="30"/>
  </w:num>
  <w:num w:numId="25" w16cid:durableId="2119792086">
    <w:abstractNumId w:val="21"/>
  </w:num>
  <w:num w:numId="26" w16cid:durableId="668144327">
    <w:abstractNumId w:val="8"/>
  </w:num>
  <w:num w:numId="27" w16cid:durableId="1102532403">
    <w:abstractNumId w:val="29"/>
  </w:num>
  <w:num w:numId="28" w16cid:durableId="309481193">
    <w:abstractNumId w:val="26"/>
  </w:num>
  <w:num w:numId="29" w16cid:durableId="1380595489">
    <w:abstractNumId w:val="23"/>
  </w:num>
  <w:num w:numId="30" w16cid:durableId="1612274680">
    <w:abstractNumId w:val="11"/>
  </w:num>
  <w:num w:numId="31" w16cid:durableId="39091178">
    <w:abstractNumId w:val="12"/>
  </w:num>
  <w:num w:numId="32" w16cid:durableId="15800973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45C69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D7ED3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23B"/>
    <w:rsid w:val="00373E3D"/>
    <w:rsid w:val="0037479F"/>
    <w:rsid w:val="00374E86"/>
    <w:rsid w:val="00380FCD"/>
    <w:rsid w:val="003845B4"/>
    <w:rsid w:val="003854A3"/>
    <w:rsid w:val="0038722D"/>
    <w:rsid w:val="00387B1A"/>
    <w:rsid w:val="00392B0D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0100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331B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141B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1B8E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4FB3"/>
    <w:rsid w:val="0096626D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72E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22D4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53E"/>
    <w:rsid w:val="00BB77B0"/>
    <w:rsid w:val="00BD4B72"/>
    <w:rsid w:val="00BE30FB"/>
    <w:rsid w:val="00BE42F8"/>
    <w:rsid w:val="00BE4768"/>
    <w:rsid w:val="00BF52D0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54808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0F9"/>
    <w:rsid w:val="00D451CC"/>
    <w:rsid w:val="00D477DD"/>
    <w:rsid w:val="00D53A94"/>
    <w:rsid w:val="00D56EE3"/>
    <w:rsid w:val="00D61F0F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B105F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B5A0A"/>
    <w:rsid w:val="00FC0CF0"/>
    <w:rsid w:val="00FC7EF1"/>
    <w:rsid w:val="00FD3538"/>
    <w:rsid w:val="00FD416E"/>
    <w:rsid w:val="00FD6532"/>
    <w:rsid w:val="00FD666E"/>
    <w:rsid w:val="00FE1B76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25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2070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70</cp:revision>
  <cp:lastPrinted>2014-11-11T11:21:00Z</cp:lastPrinted>
  <dcterms:created xsi:type="dcterms:W3CDTF">2023-07-14T11:55:00Z</dcterms:created>
  <dcterms:modified xsi:type="dcterms:W3CDTF">2025-04-07T11:50:00Z</dcterms:modified>
</cp:coreProperties>
</file>